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3530" w:rsidRDefault="00C73530" w:rsidP="00C7353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RYNGMADEN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C73530" w:rsidRDefault="00C73530" w:rsidP="00C7353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Blyth, Nottinghamshire.</w:t>
      </w:r>
    </w:p>
    <w:p w:rsidR="00C73530" w:rsidRDefault="00C73530" w:rsidP="00C7353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73530" w:rsidRDefault="00C73530" w:rsidP="00C7353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73530" w:rsidRDefault="00C73530" w:rsidP="00C7353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Jul.1419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Nottingham into</w:t>
      </w:r>
    </w:p>
    <w:p w:rsidR="00C73530" w:rsidRDefault="00C73530" w:rsidP="00C7353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the lands of the late Walter Carleton(q.v.).</w:t>
      </w:r>
    </w:p>
    <w:p w:rsidR="00C73530" w:rsidRDefault="00C73530" w:rsidP="00C7353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  <w:u w:val="single"/>
        </w:rPr>
        <w:t>www.inquisitionspostmortem.ac.uk</w:t>
      </w:r>
      <w:r>
        <w:rPr>
          <w:rFonts w:ascii="Times New Roman" w:hAnsi="Times New Roman" w:cs="Times New Roman"/>
          <w:sz w:val="24"/>
          <w:szCs w:val="24"/>
        </w:rPr>
        <w:t xml:space="preserve">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21-179)</w:t>
      </w:r>
    </w:p>
    <w:p w:rsidR="00C73530" w:rsidRDefault="00C73530" w:rsidP="00C7353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73530" w:rsidRDefault="00C73530" w:rsidP="00C7353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C73530" w:rsidRDefault="00C73530" w:rsidP="00C7353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January 2016</w:t>
      </w:r>
      <w:bookmarkStart w:id="0" w:name="_GoBack"/>
      <w:bookmarkEnd w:id="0"/>
    </w:p>
    <w:sectPr w:rsidR="00DD5B8A" w:rsidRPr="00C7353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3530" w:rsidRDefault="00C73530" w:rsidP="00564E3C">
      <w:pPr>
        <w:spacing w:after="0" w:line="240" w:lineRule="auto"/>
      </w:pPr>
      <w:r>
        <w:separator/>
      </w:r>
    </w:p>
  </w:endnote>
  <w:endnote w:type="continuationSeparator" w:id="0">
    <w:p w:rsidR="00C73530" w:rsidRDefault="00C73530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C73530">
      <w:rPr>
        <w:rFonts w:ascii="Times New Roman" w:hAnsi="Times New Roman" w:cs="Times New Roman"/>
        <w:noProof/>
        <w:sz w:val="24"/>
        <w:szCs w:val="24"/>
      </w:rPr>
      <w:t>4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3530" w:rsidRDefault="00C73530" w:rsidP="00564E3C">
      <w:pPr>
        <w:spacing w:after="0" w:line="240" w:lineRule="auto"/>
      </w:pPr>
      <w:r>
        <w:separator/>
      </w:r>
    </w:p>
  </w:footnote>
  <w:footnote w:type="continuationSeparator" w:id="0">
    <w:p w:rsidR="00C73530" w:rsidRDefault="00C73530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3530"/>
    <w:rsid w:val="00372DC6"/>
    <w:rsid w:val="00564E3C"/>
    <w:rsid w:val="0064591D"/>
    <w:rsid w:val="00C73530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47AB46"/>
  <w15:chartTrackingRefBased/>
  <w15:docId w15:val="{7E3C04E0-8DFE-400B-B01C-731F70E0B8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39</Words>
  <Characters>226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2016-01-04T21:51:00Z</dcterms:created>
  <dcterms:modified xsi:type="dcterms:W3CDTF">2016-01-04T21:52:00Z</dcterms:modified>
</cp:coreProperties>
</file>